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EB" w:rsidRPr="00CA7C3D" w:rsidRDefault="003803EB" w:rsidP="00CA7C3D">
      <w:pPr>
        <w:jc w:val="center"/>
        <w:rPr>
          <w:b/>
          <w:bCs/>
          <w:caps/>
          <w:lang w:eastAsia="ru-RU"/>
        </w:rPr>
      </w:pPr>
      <w:r>
        <w:rPr>
          <w:b/>
          <w:bCs/>
          <w:caps/>
          <w:lang w:eastAsia="ru-RU"/>
        </w:rPr>
        <w:t xml:space="preserve">  </w:t>
      </w:r>
      <w:r w:rsidRPr="00CA7C3D">
        <w:rPr>
          <w:b/>
          <w:bCs/>
          <w:caps/>
          <w:lang w:eastAsia="ru-RU"/>
        </w:rPr>
        <w:t>Российская Федерация</w:t>
      </w:r>
    </w:p>
    <w:p w:rsidR="003803EB" w:rsidRPr="00CA7C3D" w:rsidRDefault="003803E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803EB" w:rsidRPr="00CA7C3D" w:rsidRDefault="003803E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803EB" w:rsidRPr="00CA7C3D" w:rsidRDefault="003803E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803EB" w:rsidRPr="00CA7C3D" w:rsidRDefault="003803E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26.11.2020  № 431</w:t>
      </w:r>
    </w:p>
    <w:p w:rsidR="003803EB" w:rsidRPr="00CA7C3D" w:rsidRDefault="003803E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803EB" w:rsidRPr="00CA7C3D" w:rsidRDefault="003803E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 xml:space="preserve">ов, расположенных на территории г. Унеча Унечского городского поселения Унечского муниципального района Брянской области </w:t>
      </w:r>
    </w:p>
    <w:p w:rsidR="003803EB" w:rsidRPr="00CA7C3D" w:rsidRDefault="003803E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803EB" w:rsidRPr="00CA7C3D" w:rsidRDefault="003803E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803EB" w:rsidRPr="00372FFD" w:rsidRDefault="003803EB" w:rsidP="009F4F2E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  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 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</w:t>
      </w:r>
      <w:r>
        <w:rPr>
          <w:lang w:eastAsia="ru-RU"/>
        </w:rPr>
        <w:t xml:space="preserve">кумента на бумажном носителе», </w:t>
      </w:r>
      <w:r w:rsidRPr="006033A7"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t xml:space="preserve">                   </w:t>
      </w:r>
      <w:r w:rsidRPr="006033A7">
        <w:t xml:space="preserve">от </w:t>
      </w:r>
      <w:r>
        <w:t xml:space="preserve"> </w:t>
      </w:r>
      <w:r w:rsidRPr="006033A7">
        <w:t xml:space="preserve">04.10.2019, </w:t>
      </w:r>
      <w:r>
        <w:t xml:space="preserve">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</w:t>
      </w:r>
      <w:r>
        <w:t xml:space="preserve">    </w:t>
      </w:r>
      <w:r w:rsidRPr="00DE64BF">
        <w:t xml:space="preserve">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</w:t>
      </w:r>
      <w:r w:rsidRPr="00DE64BF">
        <w:t xml:space="preserve">) </w:t>
      </w:r>
      <w:r>
        <w:t xml:space="preserve">  </w:t>
      </w:r>
      <w:r w:rsidRPr="00DE64BF">
        <w:t>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</w:t>
      </w:r>
      <w:r>
        <w:rPr>
          <w:lang w:eastAsia="ru-RU"/>
        </w:rPr>
        <w:t xml:space="preserve">, </w:t>
      </w:r>
      <w:r w:rsidRPr="008D1805">
        <w:rPr>
          <w:lang w:eastAsia="ru-RU"/>
        </w:rPr>
        <w:t xml:space="preserve">в целях дальнейшего предоставления </w:t>
      </w:r>
      <w:r>
        <w:rPr>
          <w:lang w:eastAsia="ru-RU"/>
        </w:rPr>
        <w:t xml:space="preserve"> </w:t>
      </w:r>
      <w:r w:rsidRPr="008D1805">
        <w:rPr>
          <w:lang w:eastAsia="ru-RU"/>
        </w:rPr>
        <w:t>земельн</w:t>
      </w:r>
      <w:r>
        <w:rPr>
          <w:lang w:eastAsia="ru-RU"/>
        </w:rPr>
        <w:t xml:space="preserve">ых </w:t>
      </w:r>
      <w:r w:rsidRPr="008D1805">
        <w:rPr>
          <w:lang w:eastAsia="ru-RU"/>
        </w:rPr>
        <w:t xml:space="preserve"> участк</w:t>
      </w:r>
      <w:r>
        <w:rPr>
          <w:lang w:eastAsia="ru-RU"/>
        </w:rPr>
        <w:t xml:space="preserve">ов  гражданам  для индивидуального жилищного строительства </w:t>
      </w:r>
    </w:p>
    <w:p w:rsidR="003803EB" w:rsidRPr="00336C1F" w:rsidRDefault="003803EB" w:rsidP="00F77AF1">
      <w:pPr>
        <w:spacing w:after="120" w:line="240" w:lineRule="auto"/>
        <w:ind w:firstLine="856"/>
        <w:jc w:val="both"/>
      </w:pPr>
    </w:p>
    <w:p w:rsidR="003803EB" w:rsidRPr="00336C1F" w:rsidRDefault="003803E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3803EB" w:rsidRDefault="003803EB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32:27:0430402)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</w:t>
      </w:r>
      <w:r w:rsidRPr="00336C1F">
        <w:rPr>
          <w:lang w:eastAsia="ru-RU"/>
        </w:rPr>
        <w:t>(Приложение 1)</w:t>
      </w:r>
      <w:r>
        <w:rPr>
          <w:lang w:eastAsia="ru-RU"/>
        </w:rPr>
        <w:t>,  ЗУ1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3803EB" w:rsidRPr="00336C1F" w:rsidRDefault="003803EB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1499</w:t>
      </w:r>
      <w:r w:rsidRPr="00336C1F">
        <w:rPr>
          <w:lang w:eastAsia="ru-RU"/>
        </w:rPr>
        <w:t xml:space="preserve"> кв.м.;</w:t>
      </w:r>
    </w:p>
    <w:p w:rsidR="003803EB" w:rsidRDefault="003803EB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Кольцевая,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19А</w:t>
      </w:r>
      <w:r w:rsidRPr="00336C1F">
        <w:rPr>
          <w:lang w:eastAsia="ru-RU"/>
        </w:rPr>
        <w:t>;</w:t>
      </w:r>
    </w:p>
    <w:p w:rsidR="003803EB" w:rsidRPr="00997DDE" w:rsidRDefault="003803EB" w:rsidP="00997DD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3803EB" w:rsidRPr="00336C1F" w:rsidRDefault="003803EB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3803EB" w:rsidRDefault="003803EB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3803EB" w:rsidRDefault="003803EB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32:27:0430402)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(Приложение 2</w:t>
      </w:r>
      <w:r w:rsidRPr="00336C1F">
        <w:rPr>
          <w:lang w:eastAsia="ru-RU"/>
        </w:rPr>
        <w:t>)</w:t>
      </w:r>
      <w:r>
        <w:rPr>
          <w:lang w:eastAsia="ru-RU"/>
        </w:rPr>
        <w:t>,  ЗУ2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3803EB" w:rsidRPr="00336C1F" w:rsidRDefault="003803EB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1498</w:t>
      </w:r>
      <w:r w:rsidRPr="00336C1F">
        <w:rPr>
          <w:lang w:eastAsia="ru-RU"/>
        </w:rPr>
        <w:t xml:space="preserve"> кв.м.;</w:t>
      </w:r>
    </w:p>
    <w:p w:rsidR="003803EB" w:rsidRDefault="003803EB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Кольцевая,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20А</w:t>
      </w:r>
      <w:r w:rsidRPr="00336C1F">
        <w:rPr>
          <w:lang w:eastAsia="ru-RU"/>
        </w:rPr>
        <w:t>;</w:t>
      </w:r>
    </w:p>
    <w:p w:rsidR="003803EB" w:rsidRPr="00997DDE" w:rsidRDefault="003803EB" w:rsidP="009F4F2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3803EB" w:rsidRPr="00336C1F" w:rsidRDefault="003803EB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3803EB" w:rsidRPr="00336C1F" w:rsidRDefault="003803EB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3803EB" w:rsidRDefault="003803EB" w:rsidP="009F4F2E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32:27:0430402)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(Приложение 3</w:t>
      </w:r>
      <w:r w:rsidRPr="00336C1F">
        <w:rPr>
          <w:lang w:eastAsia="ru-RU"/>
        </w:rPr>
        <w:t>)</w:t>
      </w:r>
      <w:r>
        <w:rPr>
          <w:lang w:eastAsia="ru-RU"/>
        </w:rPr>
        <w:t>,  ЗУ3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3803EB" w:rsidRPr="00336C1F" w:rsidRDefault="003803EB" w:rsidP="009F4F2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1399</w:t>
      </w:r>
      <w:r w:rsidRPr="00336C1F">
        <w:rPr>
          <w:lang w:eastAsia="ru-RU"/>
        </w:rPr>
        <w:t xml:space="preserve"> кв.м.;</w:t>
      </w:r>
    </w:p>
    <w:p w:rsidR="003803EB" w:rsidRDefault="003803EB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Кольцевая,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21А</w:t>
      </w:r>
      <w:r w:rsidRPr="00336C1F">
        <w:rPr>
          <w:lang w:eastAsia="ru-RU"/>
        </w:rPr>
        <w:t>;</w:t>
      </w:r>
    </w:p>
    <w:p w:rsidR="003803EB" w:rsidRPr="00997DDE" w:rsidRDefault="003803EB" w:rsidP="009F4F2E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3803EB" w:rsidRPr="00336C1F" w:rsidRDefault="003803EB" w:rsidP="009F4F2E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3803EB" w:rsidRDefault="003803EB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3803EB" w:rsidRDefault="003803EB" w:rsidP="007957B3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lang w:eastAsia="ru-RU"/>
        </w:rPr>
        <w:t xml:space="preserve">(кадастровый квартал: 32:27:0430402) </w:t>
      </w:r>
      <w:r w:rsidRPr="00336C1F">
        <w:rPr>
          <w:lang w:eastAsia="ru-RU"/>
        </w:rPr>
        <w:t xml:space="preserve">со следующими показателями </w:t>
      </w:r>
      <w:r>
        <w:rPr>
          <w:lang w:eastAsia="ru-RU"/>
        </w:rPr>
        <w:t xml:space="preserve"> (Приложение 4</w:t>
      </w:r>
      <w:r w:rsidRPr="00336C1F">
        <w:rPr>
          <w:lang w:eastAsia="ru-RU"/>
        </w:rPr>
        <w:t>)</w:t>
      </w:r>
      <w:r>
        <w:rPr>
          <w:lang w:eastAsia="ru-RU"/>
        </w:rPr>
        <w:t>,  ЗУ4</w:t>
      </w:r>
      <w:r w:rsidRPr="00336C1F">
        <w:rPr>
          <w:lang w:eastAsia="ru-RU"/>
        </w:rPr>
        <w:t>:</w:t>
      </w:r>
      <w:r>
        <w:rPr>
          <w:lang w:eastAsia="ru-RU"/>
        </w:rPr>
        <w:t xml:space="preserve"> </w:t>
      </w:r>
    </w:p>
    <w:p w:rsidR="003803EB" w:rsidRPr="00336C1F" w:rsidRDefault="003803EB" w:rsidP="007957B3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1388</w:t>
      </w:r>
      <w:r w:rsidRPr="00336C1F">
        <w:rPr>
          <w:lang w:eastAsia="ru-RU"/>
        </w:rPr>
        <w:t xml:space="preserve"> кв.м.;</w:t>
      </w:r>
    </w:p>
    <w:p w:rsidR="003803EB" w:rsidRDefault="003803EB" w:rsidP="007957B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 муниципальны</w:t>
      </w:r>
      <w:r>
        <w:rPr>
          <w:lang w:eastAsia="ru-RU"/>
        </w:rPr>
        <w:t>й район, Унечское городское</w:t>
      </w:r>
      <w:r w:rsidRPr="00336C1F">
        <w:rPr>
          <w:lang w:eastAsia="ru-RU"/>
        </w:rPr>
        <w:t xml:space="preserve"> поселение, </w:t>
      </w:r>
      <w:r>
        <w:rPr>
          <w:lang w:eastAsia="ru-RU"/>
        </w:rPr>
        <w:t>г. Унеча</w:t>
      </w:r>
      <w:r w:rsidRPr="00336C1F">
        <w:rPr>
          <w:lang w:eastAsia="ru-RU"/>
        </w:rPr>
        <w:t xml:space="preserve">, </w:t>
      </w:r>
      <w:r>
        <w:rPr>
          <w:lang w:eastAsia="ru-RU"/>
        </w:rPr>
        <w:t xml:space="preserve"> ул. Кольцевая, </w:t>
      </w:r>
      <w:r w:rsidRPr="00336C1F">
        <w:rPr>
          <w:lang w:eastAsia="ru-RU"/>
        </w:rPr>
        <w:t xml:space="preserve">з/у </w:t>
      </w:r>
      <w:r>
        <w:rPr>
          <w:lang w:eastAsia="ru-RU"/>
        </w:rPr>
        <w:t>21Б</w:t>
      </w:r>
      <w:r w:rsidRPr="00336C1F">
        <w:rPr>
          <w:lang w:eastAsia="ru-RU"/>
        </w:rPr>
        <w:t>;</w:t>
      </w:r>
    </w:p>
    <w:p w:rsidR="003803EB" w:rsidRPr="00997DDE" w:rsidRDefault="003803EB" w:rsidP="007957B3">
      <w:pPr>
        <w:tabs>
          <w:tab w:val="num" w:pos="0"/>
        </w:tabs>
        <w:spacing w:after="120" w:line="240" w:lineRule="auto"/>
        <w:ind w:right="113"/>
        <w:jc w:val="both"/>
      </w:pPr>
      <w:r>
        <w:t xml:space="preserve">- </w:t>
      </w:r>
      <w:r w:rsidRPr="007B7352">
        <w:t>террит</w:t>
      </w:r>
      <w:r>
        <w:t>ориальная зона Ж2</w:t>
      </w:r>
      <w:r w:rsidRPr="007B7352">
        <w:t xml:space="preserve">: зона </w:t>
      </w:r>
      <w:r>
        <w:t>застройки малоэтажными  жилыми домами</w:t>
      </w:r>
      <w:r w:rsidRPr="007B7352">
        <w:t>;</w:t>
      </w:r>
    </w:p>
    <w:p w:rsidR="003803EB" w:rsidRPr="00336C1F" w:rsidRDefault="003803EB" w:rsidP="007957B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</w:t>
      </w:r>
      <w:r>
        <w:rPr>
          <w:lang w:eastAsia="ru-RU"/>
        </w:rPr>
        <w:t>азрешенного использования: «Для индивидуального жилищного строительства</w:t>
      </w:r>
      <w:r w:rsidRPr="00336C1F">
        <w:rPr>
          <w:lang w:eastAsia="ru-RU"/>
        </w:rPr>
        <w:t xml:space="preserve">»;  </w:t>
      </w:r>
    </w:p>
    <w:p w:rsidR="003803EB" w:rsidRPr="00336C1F" w:rsidRDefault="003803EB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населенных пунктов.</w:t>
      </w:r>
    </w:p>
    <w:p w:rsidR="003803EB" w:rsidRPr="00336C1F" w:rsidRDefault="003803EB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336C1F">
        <w:rPr>
          <w:lang w:eastAsia="ru-RU"/>
        </w:rPr>
        <w:t>. Образовать зем</w:t>
      </w:r>
      <w:r>
        <w:rPr>
          <w:lang w:eastAsia="ru-RU"/>
        </w:rPr>
        <w:t>ельные участки</w:t>
      </w:r>
      <w:r w:rsidRPr="00336C1F">
        <w:rPr>
          <w:lang w:eastAsia="ru-RU"/>
        </w:rPr>
        <w:t xml:space="preserve"> из земель, государственная собственность на которые </w:t>
      </w:r>
      <w:r>
        <w:rPr>
          <w:lang w:eastAsia="ru-RU"/>
        </w:rPr>
        <w:t xml:space="preserve">не разграничена, указанные в пунктах 1,2,3,4 </w:t>
      </w:r>
      <w:r w:rsidRPr="00336C1F">
        <w:rPr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3803EB" w:rsidRPr="00336C1F" w:rsidRDefault="003803EB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6. Площадь образуемых земельных участков, указанных в пунктах 1,2,3,4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803EB" w:rsidRPr="00060422" w:rsidRDefault="003803EB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060422">
        <w:rPr>
          <w:lang w:eastAsia="ru-RU"/>
        </w:rPr>
        <w:t>.  Услови</w:t>
      </w:r>
      <w:r>
        <w:rPr>
          <w:lang w:eastAsia="ru-RU"/>
        </w:rPr>
        <w:t>ем предоставления испрашиваемых</w:t>
      </w:r>
      <w:r w:rsidRPr="00060422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060422">
        <w:rPr>
          <w:lang w:eastAsia="ru-RU"/>
        </w:rPr>
        <w:t>, указанн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060422">
        <w:rPr>
          <w:lang w:eastAsia="ru-RU"/>
        </w:rPr>
        <w:t xml:space="preserve"> 1</w:t>
      </w:r>
      <w:r>
        <w:rPr>
          <w:lang w:eastAsia="ru-RU"/>
        </w:rPr>
        <w:t>,2,3,4</w:t>
      </w:r>
      <w:r w:rsidRPr="00060422">
        <w:rPr>
          <w:lang w:eastAsia="ru-RU"/>
        </w:rPr>
        <w:t xml:space="preserve"> настоящего постановления, является проведение работ по </w:t>
      </w:r>
      <w:r>
        <w:rPr>
          <w:lang w:eastAsia="ru-RU"/>
        </w:rPr>
        <w:t>их</w:t>
      </w:r>
      <w:r w:rsidRPr="00060422">
        <w:rPr>
          <w:lang w:eastAsia="ru-RU"/>
        </w:rPr>
        <w:t xml:space="preserve"> образованию в соответствии со схем</w:t>
      </w:r>
      <w:r>
        <w:rPr>
          <w:lang w:eastAsia="ru-RU"/>
        </w:rPr>
        <w:t>ами</w:t>
      </w:r>
      <w:r w:rsidRPr="00060422">
        <w:rPr>
          <w:lang w:eastAsia="ru-RU"/>
        </w:rPr>
        <w:t xml:space="preserve"> расположения земельн</w:t>
      </w:r>
      <w:r>
        <w:rPr>
          <w:lang w:eastAsia="ru-RU"/>
        </w:rPr>
        <w:t>ых</w:t>
      </w:r>
      <w:r w:rsidRPr="00060422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060422">
        <w:rPr>
          <w:lang w:eastAsia="ru-RU"/>
        </w:rPr>
        <w:t xml:space="preserve"> в границах и с характеристиками</w:t>
      </w:r>
      <w:r>
        <w:rPr>
          <w:lang w:eastAsia="ru-RU"/>
        </w:rPr>
        <w:t>,</w:t>
      </w:r>
      <w:r w:rsidRPr="00060422">
        <w:rPr>
          <w:lang w:eastAsia="ru-RU"/>
        </w:rPr>
        <w:t xml:space="preserve"> указанными в схем</w:t>
      </w:r>
      <w:r>
        <w:rPr>
          <w:lang w:eastAsia="ru-RU"/>
        </w:rPr>
        <w:t>ах</w:t>
      </w:r>
      <w:r w:rsidRPr="00060422">
        <w:rPr>
          <w:lang w:eastAsia="ru-RU"/>
        </w:rPr>
        <w:t>.</w:t>
      </w:r>
    </w:p>
    <w:p w:rsidR="003803EB" w:rsidRPr="00060422" w:rsidRDefault="003803E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060422">
        <w:rPr>
          <w:lang w:eastAsia="ru-RU"/>
        </w:rPr>
        <w:t>. Срок дейст</w:t>
      </w:r>
      <w:r>
        <w:rPr>
          <w:lang w:eastAsia="ru-RU"/>
        </w:rPr>
        <w:t>вия решения об утверждении схем расположения земельных участков</w:t>
      </w:r>
      <w:r w:rsidRPr="00060422">
        <w:rPr>
          <w:lang w:eastAsia="ru-RU"/>
        </w:rPr>
        <w:t xml:space="preserve"> составляет два года.</w:t>
      </w:r>
    </w:p>
    <w:p w:rsidR="003803EB" w:rsidRPr="00060422" w:rsidRDefault="003803EB" w:rsidP="00060422">
      <w:pPr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9</w:t>
      </w:r>
      <w:r w:rsidRPr="00060422">
        <w:rPr>
          <w:lang w:eastAsia="ru-RU"/>
        </w:rPr>
        <w:t xml:space="preserve">.  Данное постановление  разместить на официальном сайте администрации района  в сети  «Интернет» </w:t>
      </w:r>
      <w:hyperlink r:id="rId7" w:history="1">
        <w:r w:rsidRPr="00060422">
          <w:rPr>
            <w:lang w:val="en-US" w:eastAsia="ru-RU"/>
          </w:rPr>
          <w:t>www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unradm</w:t>
        </w:r>
        <w:r w:rsidRPr="00060422">
          <w:rPr>
            <w:lang w:eastAsia="ru-RU"/>
          </w:rPr>
          <w:t>.</w:t>
        </w:r>
        <w:r w:rsidRPr="00060422">
          <w:rPr>
            <w:lang w:val="en-US" w:eastAsia="ru-RU"/>
          </w:rPr>
          <w:t>ru</w:t>
        </w:r>
      </w:hyperlink>
      <w:r w:rsidRPr="00060422">
        <w:rPr>
          <w:lang w:eastAsia="ru-RU"/>
        </w:rPr>
        <w:t xml:space="preserve">. </w:t>
      </w:r>
    </w:p>
    <w:p w:rsidR="003803EB" w:rsidRPr="00060422" w:rsidRDefault="003803EB" w:rsidP="007957B3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10</w:t>
      </w:r>
      <w:r w:rsidRPr="00060422">
        <w:rPr>
          <w:lang w:eastAsia="ru-RU"/>
        </w:rPr>
        <w:t>.   Настоящее постановление вступает в силу с момента подписания.</w:t>
      </w:r>
    </w:p>
    <w:p w:rsidR="003803EB" w:rsidRPr="00060422" w:rsidRDefault="003803EB" w:rsidP="00060422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11.  </w:t>
      </w:r>
      <w:r w:rsidRPr="00060422">
        <w:rPr>
          <w:lang w:eastAsia="ru-RU"/>
        </w:rPr>
        <w:t>Контроль за исполнением настоящего постановления  возложить на</w:t>
      </w:r>
      <w:r>
        <w:rPr>
          <w:lang w:eastAsia="ru-RU"/>
        </w:rPr>
        <w:t xml:space="preserve"> </w:t>
      </w:r>
      <w:r w:rsidRPr="00060422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Волкович И.М.</w:t>
      </w:r>
    </w:p>
    <w:p w:rsidR="003803EB" w:rsidRPr="00060422" w:rsidRDefault="003803EB" w:rsidP="00060422">
      <w:pPr>
        <w:spacing w:line="240" w:lineRule="auto"/>
        <w:jc w:val="both"/>
        <w:rPr>
          <w:lang w:eastAsia="ru-RU"/>
        </w:rPr>
      </w:pPr>
    </w:p>
    <w:p w:rsidR="003803EB" w:rsidRPr="00060422" w:rsidRDefault="003803EB" w:rsidP="00060422">
      <w:pPr>
        <w:spacing w:after="120" w:line="240" w:lineRule="auto"/>
        <w:jc w:val="both"/>
        <w:rPr>
          <w:lang w:eastAsia="ru-RU"/>
        </w:rPr>
      </w:pPr>
    </w:p>
    <w:p w:rsidR="003803EB" w:rsidRPr="00060422" w:rsidRDefault="003803EB" w:rsidP="00060422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060422">
        <w:rPr>
          <w:lang w:eastAsia="ru-RU"/>
        </w:rPr>
        <w:t>лав</w:t>
      </w:r>
      <w:r>
        <w:rPr>
          <w:lang w:eastAsia="ru-RU"/>
        </w:rPr>
        <w:t>а</w:t>
      </w:r>
      <w:r w:rsidRPr="00060422">
        <w:rPr>
          <w:lang w:eastAsia="ru-RU"/>
        </w:rPr>
        <w:t xml:space="preserve"> администрации района                                                                    </w:t>
      </w:r>
      <w:r>
        <w:rPr>
          <w:lang w:eastAsia="ru-RU"/>
        </w:rPr>
        <w:t xml:space="preserve">         </w:t>
      </w:r>
      <w:r w:rsidRPr="00060422">
        <w:rPr>
          <w:lang w:eastAsia="ru-RU"/>
        </w:rPr>
        <w:t>А.М. Кусков</w:t>
      </w:r>
    </w:p>
    <w:p w:rsidR="003803EB" w:rsidRPr="00336C1F" w:rsidRDefault="003803E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3803EB" w:rsidRPr="00336C1F" w:rsidSect="001951A7">
      <w:pgSz w:w="11906" w:h="16838" w:code="9"/>
      <w:pgMar w:top="719" w:right="567" w:bottom="71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3EB" w:rsidRDefault="003803EB" w:rsidP="006F0F01">
      <w:pPr>
        <w:spacing w:line="240" w:lineRule="auto"/>
      </w:pPr>
      <w:r>
        <w:separator/>
      </w:r>
    </w:p>
  </w:endnote>
  <w:endnote w:type="continuationSeparator" w:id="1">
    <w:p w:rsidR="003803EB" w:rsidRDefault="003803E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3EB" w:rsidRDefault="003803EB" w:rsidP="006F0F01">
      <w:pPr>
        <w:spacing w:line="240" w:lineRule="auto"/>
      </w:pPr>
      <w:r>
        <w:separator/>
      </w:r>
    </w:p>
  </w:footnote>
  <w:footnote w:type="continuationSeparator" w:id="1">
    <w:p w:rsidR="003803EB" w:rsidRDefault="003803E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98"/>
        </w:tabs>
        <w:ind w:left="16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18"/>
        </w:tabs>
        <w:ind w:left="24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58"/>
        </w:tabs>
        <w:ind w:left="38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78"/>
        </w:tabs>
        <w:ind w:left="45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18"/>
        </w:tabs>
        <w:ind w:left="60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38"/>
        </w:tabs>
        <w:ind w:left="6738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D45"/>
    <w:rsid w:val="00060422"/>
    <w:rsid w:val="00073686"/>
    <w:rsid w:val="000A4B96"/>
    <w:rsid w:val="000C24D9"/>
    <w:rsid w:val="000D5161"/>
    <w:rsid w:val="000F29FE"/>
    <w:rsid w:val="000F64A0"/>
    <w:rsid w:val="00120638"/>
    <w:rsid w:val="0012732D"/>
    <w:rsid w:val="001951A7"/>
    <w:rsid w:val="001D45AD"/>
    <w:rsid w:val="001F0C9A"/>
    <w:rsid w:val="00210189"/>
    <w:rsid w:val="002104E8"/>
    <w:rsid w:val="0029646E"/>
    <w:rsid w:val="002A3636"/>
    <w:rsid w:val="002A6499"/>
    <w:rsid w:val="00336C1F"/>
    <w:rsid w:val="00351ABB"/>
    <w:rsid w:val="003525AC"/>
    <w:rsid w:val="00356AC4"/>
    <w:rsid w:val="00365EB5"/>
    <w:rsid w:val="00372606"/>
    <w:rsid w:val="00372FFD"/>
    <w:rsid w:val="003803EB"/>
    <w:rsid w:val="00381042"/>
    <w:rsid w:val="0039426A"/>
    <w:rsid w:val="003A1891"/>
    <w:rsid w:val="003B2023"/>
    <w:rsid w:val="00453CB3"/>
    <w:rsid w:val="00484E3B"/>
    <w:rsid w:val="0049030F"/>
    <w:rsid w:val="00497683"/>
    <w:rsid w:val="004C177E"/>
    <w:rsid w:val="004F1A24"/>
    <w:rsid w:val="00544245"/>
    <w:rsid w:val="00554298"/>
    <w:rsid w:val="00557778"/>
    <w:rsid w:val="00587744"/>
    <w:rsid w:val="005C384D"/>
    <w:rsid w:val="005D0BE1"/>
    <w:rsid w:val="005F32CF"/>
    <w:rsid w:val="006033A7"/>
    <w:rsid w:val="00664215"/>
    <w:rsid w:val="006B355E"/>
    <w:rsid w:val="006F0F01"/>
    <w:rsid w:val="006F3730"/>
    <w:rsid w:val="0073513A"/>
    <w:rsid w:val="007525BB"/>
    <w:rsid w:val="00757FB6"/>
    <w:rsid w:val="00764993"/>
    <w:rsid w:val="007957B3"/>
    <w:rsid w:val="007B7352"/>
    <w:rsid w:val="007C174A"/>
    <w:rsid w:val="00817FCC"/>
    <w:rsid w:val="00853FF7"/>
    <w:rsid w:val="00854A8D"/>
    <w:rsid w:val="008714E5"/>
    <w:rsid w:val="008D1805"/>
    <w:rsid w:val="008E3600"/>
    <w:rsid w:val="009036C4"/>
    <w:rsid w:val="00910862"/>
    <w:rsid w:val="00957BBE"/>
    <w:rsid w:val="00997DDE"/>
    <w:rsid w:val="009E6925"/>
    <w:rsid w:val="009F4F2E"/>
    <w:rsid w:val="00A870FE"/>
    <w:rsid w:val="00A907A8"/>
    <w:rsid w:val="00AF5097"/>
    <w:rsid w:val="00B37F84"/>
    <w:rsid w:val="00B4544F"/>
    <w:rsid w:val="00B55D15"/>
    <w:rsid w:val="00B6013D"/>
    <w:rsid w:val="00B638DA"/>
    <w:rsid w:val="00B83C47"/>
    <w:rsid w:val="00B84B89"/>
    <w:rsid w:val="00BA7812"/>
    <w:rsid w:val="00BC14E3"/>
    <w:rsid w:val="00C14927"/>
    <w:rsid w:val="00C17BCE"/>
    <w:rsid w:val="00C27A5F"/>
    <w:rsid w:val="00CA7C3D"/>
    <w:rsid w:val="00CC145E"/>
    <w:rsid w:val="00CC1582"/>
    <w:rsid w:val="00D07175"/>
    <w:rsid w:val="00DC35FF"/>
    <w:rsid w:val="00DE4856"/>
    <w:rsid w:val="00DE64BF"/>
    <w:rsid w:val="00E41AF8"/>
    <w:rsid w:val="00E7021C"/>
    <w:rsid w:val="00E76DDB"/>
    <w:rsid w:val="00E85443"/>
    <w:rsid w:val="00EC6E67"/>
    <w:rsid w:val="00ED64B1"/>
    <w:rsid w:val="00ED6DCE"/>
    <w:rsid w:val="00F000AD"/>
    <w:rsid w:val="00F3298D"/>
    <w:rsid w:val="00F50419"/>
    <w:rsid w:val="00F77AF1"/>
    <w:rsid w:val="00F862F9"/>
    <w:rsid w:val="00F951BD"/>
    <w:rsid w:val="00F9734D"/>
    <w:rsid w:val="00FE4DE8"/>
    <w:rsid w:val="00FF1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9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428</TotalTime>
  <Pages>2</Pages>
  <Words>834</Words>
  <Characters>4760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2020-11-25T12:37:00Z</cp:lastPrinted>
  <dcterms:created xsi:type="dcterms:W3CDTF">2019-11-27T12:17:00Z</dcterms:created>
  <dcterms:modified xsi:type="dcterms:W3CDTF">2020-11-27T09:32:00Z</dcterms:modified>
</cp:coreProperties>
</file>